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Okulun Adı       : </w:t>
      </w: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13</w:t>
      </w:r>
      <w:r w:rsidRPr="00355AC8">
        <w:rPr>
          <w:rFonts w:ascii="Comic Sans MS" w:hAnsi="Comic Sans MS"/>
          <w:b/>
          <w:sz w:val="20"/>
          <w:szCs w:val="20"/>
        </w:rPr>
        <w:t>.05.2016</w:t>
      </w: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Yaş Grubu (Ay) :  </w:t>
      </w:r>
      <w:r w:rsidRPr="00355AC8">
        <w:rPr>
          <w:rFonts w:ascii="Comic Sans MS" w:hAnsi="Comic Sans MS"/>
          <w:b/>
          <w:sz w:val="20"/>
          <w:szCs w:val="20"/>
        </w:rPr>
        <w:t>48-60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EĞİTİM AKIŞI</w:t>
      </w: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Güne Başlama Zamanı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Oyun Zamanı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Kahvaltı - Temizlik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Etkinlik Zamanı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“ŞEKER BOYAMA YAPALIM” isimli sanat </w:t>
      </w:r>
      <w:r w:rsidRPr="00355AC8">
        <w:rPr>
          <w:rFonts w:ascii="Comic Sans MS" w:hAnsi="Comic Sans MS"/>
          <w:sz w:val="20"/>
          <w:szCs w:val="20"/>
        </w:rPr>
        <w:t>etkinliği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Günü Değerlendirme Zamanı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Eve gidiş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Genel Değerlendirme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ETKİNLİK PLANI</w:t>
      </w:r>
    </w:p>
    <w:p w:rsidR="00323732" w:rsidRPr="00355AC8" w:rsidRDefault="00323732" w:rsidP="00355AC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ŞEKER BOYAMA YAPALIM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Etkinlik Türü: Sanat- Türkçe Dil Etkinliği (Bütünleştirilmiş Küçük Grup Etkinliği)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355AC8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48-60 </w:t>
      </w:r>
      <w:r w:rsidRPr="00355AC8">
        <w:rPr>
          <w:rFonts w:ascii="Comic Sans MS" w:hAnsi="Comic Sans MS"/>
          <w:sz w:val="20"/>
          <w:szCs w:val="20"/>
        </w:rPr>
        <w:t>Ay</w: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6.8pt;width:291.75pt;height:342.45pt;z-index:251658240">
            <v:textbox style="mso-next-textbox:#_x0000_s1026">
              <w:txbxContent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GELİŞİM KAZANIM </w:t>
                  </w:r>
                </w:p>
                <w:p w:rsidR="00323732" w:rsidRDefault="00323732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 Nesneleri kaptan kaba boşaltır.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Göstergeleri: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323732" w:rsidRDefault="00323732" w:rsidP="00355AC8">
                  <w:pPr>
                    <w:pStyle w:val="NoSpacing"/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355AC8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323732" w:rsidRDefault="00323732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11. Okuma farkındalığı gösterir. 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Çevresinde bulunan yazılı materyaller hakkında konuşur.  Yetişkinden kendisine kitap okumasını ister.  </w:t>
                  </w:r>
                </w:p>
                <w:p w:rsidR="00323732" w:rsidRDefault="00323732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12.Yazı farkındalığı gösterir. 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Çevresindeki yazıları gösterir. Gördüğü yazının ne ile ilgili olduğunu tahminen söyler. Yazılı materyallerde noktalama işaretlerini gösterir. Yazının yönünü gösterir. Duygu ve düşüncelerini yetişkine yazdırır.</w:t>
                  </w: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23732" w:rsidRPr="00355AC8" w:rsidRDefault="00323732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23732" w:rsidRPr="00A60063" w:rsidRDefault="00323732" w:rsidP="00E42A9F">
                  <w:pPr>
                    <w:rPr>
                      <w:sz w:val="20"/>
                      <w:szCs w:val="20"/>
                    </w:rPr>
                  </w:pPr>
                </w:p>
                <w:p w:rsidR="00323732" w:rsidRPr="004D6C18" w:rsidRDefault="00323732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323732" w:rsidRPr="004C2F05" w:rsidRDefault="00323732" w:rsidP="00E42A9F"/>
              </w:txbxContent>
            </v:textbox>
          </v:shape>
        </w:pict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323732" w:rsidRPr="00355AC8" w:rsidTr="00355AC8">
        <w:trPr>
          <w:trHeight w:val="3103"/>
        </w:trPr>
        <w:tc>
          <w:tcPr>
            <w:tcW w:w="7342" w:type="dxa"/>
          </w:tcPr>
          <w:p w:rsidR="00323732" w:rsidRDefault="00323732" w:rsidP="00355AC8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55AC8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</w:t>
            </w:r>
            <w:r w:rsidRPr="00355AC8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323732" w:rsidRPr="00945AD4" w:rsidRDefault="00323732" w:rsidP="00945AD4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45AD4">
              <w:rPr>
                <w:rFonts w:ascii="Comic Sans MS" w:hAnsi="Comic Sans MS"/>
                <w:sz w:val="20"/>
                <w:szCs w:val="20"/>
              </w:rPr>
              <w:t>ŞEKER BOYAMA</w:t>
            </w:r>
          </w:p>
          <w:p w:rsidR="00323732" w:rsidRPr="00355AC8" w:rsidRDefault="00323732" w:rsidP="009B26BE">
            <w:pPr>
              <w:pStyle w:val="NoSpacing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Öğretmen sanat çalışması için öğrencilerin faaliyet önlüklerini giymelerini</w:t>
            </w:r>
          </w:p>
          <w:p w:rsidR="00323732" w:rsidRPr="00355AC8" w:rsidRDefault="00323732" w:rsidP="009B26BE">
            <w:pPr>
              <w:pStyle w:val="NoSpacing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ister. Masalara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sulu boya ve su kapları konur. Öğretmen çocuklara 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çeşitli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boyama sayfalarını dağıtır.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Çocukların bunu sulu boya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tekniği ile boyayarak üzerine şeker serpmelerini söyler.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Şeker boyası oluşturmaları istenir.</w:t>
            </w:r>
          </w:p>
          <w:p w:rsidR="00323732" w:rsidRDefault="00323732" w:rsidP="009B26BE">
            <w:pPr>
              <w:pStyle w:val="NoSpacing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Yapılan çalışmalar kuruduktan sonra sınıf panosuna asılır.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323732" w:rsidRDefault="00323732" w:rsidP="009B26BE">
            <w:pPr>
              <w:pStyle w:val="NoSpacing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MİNDERDEN ATLMA OYUNU</w:t>
            </w:r>
          </w:p>
          <w:p w:rsidR="00323732" w:rsidRPr="00945AD4" w:rsidRDefault="00323732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t xml:space="preserve"> </w:t>
            </w: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Müzik eşliğinde oynanır. 2-3 yada daha fazla minder aralıklı olarak dizilir... Çocuklardan mindere basmadan aralıklardan</w:t>
            </w:r>
          </w:p>
          <w:p w:rsidR="00323732" w:rsidRPr="00945AD4" w:rsidRDefault="00323732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-önce yürüyerek</w:t>
            </w:r>
          </w:p>
          <w:p w:rsidR="00323732" w:rsidRPr="00945AD4" w:rsidRDefault="00323732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-sonra koşarak</w:t>
            </w:r>
          </w:p>
          <w:p w:rsidR="00323732" w:rsidRPr="00355AC8" w:rsidRDefault="00323732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-en son zıplayarak gecmeleri istenir...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</w:tc>
      </w:tr>
    </w:tbl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323732" w:rsidRPr="00355AC8" w:rsidRDefault="00323732" w:rsidP="00355AC8">
      <w:pPr>
        <w:pStyle w:val="NoSpacing"/>
        <w:rPr>
          <w:rFonts w:ascii="Comic Sans MS" w:hAnsi="Comic Sans MS"/>
          <w:color w:val="000000"/>
          <w:sz w:val="20"/>
          <w:szCs w:val="20"/>
        </w:rPr>
      </w:pPr>
      <w:r>
        <w:rPr>
          <w:noProof/>
        </w:rPr>
        <w:pict>
          <v:shape id="_x0000_s1027" type="#_x0000_t202" style="position:absolute;margin-left:321.3pt;margin-top:10.35pt;width:352.5pt;height:79.95pt;z-index:251659264">
            <v:textbox style="mso-next-textbox:#_x0000_s1027">
              <w:txbxContent>
                <w:p w:rsidR="00323732" w:rsidRPr="00945AD4" w:rsidRDefault="00323732" w:rsidP="00945AD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323732" w:rsidRPr="00355AC8" w:rsidRDefault="00323732" w:rsidP="00945AD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A4 kağıtlar, şeker,sulu boya</w:t>
                  </w:r>
                </w:p>
                <w:p w:rsidR="00323732" w:rsidRPr="00945AD4" w:rsidRDefault="00323732" w:rsidP="00945AD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323732" w:rsidRDefault="00323732" w:rsidP="00945AD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Şeker</w:t>
                  </w:r>
                </w:p>
                <w:p w:rsidR="00323732" w:rsidRPr="00945AD4" w:rsidRDefault="00323732" w:rsidP="00945AD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50"/>
      </w:tblGrid>
      <w:tr w:rsidR="00323732" w:rsidRPr="00355AC8" w:rsidTr="00C442BE">
        <w:trPr>
          <w:trHeight w:val="1409"/>
        </w:trPr>
        <w:tc>
          <w:tcPr>
            <w:tcW w:w="7150" w:type="dxa"/>
          </w:tcPr>
          <w:p w:rsidR="00323732" w:rsidRPr="00945AD4" w:rsidRDefault="00323732" w:rsidP="00C442BE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45AD4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323732" w:rsidRDefault="00323732" w:rsidP="00C442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Sanat etkinlimizde ne yaptık?</w:t>
            </w:r>
          </w:p>
          <w:p w:rsidR="00323732" w:rsidRPr="00355AC8" w:rsidRDefault="00323732" w:rsidP="00C442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Şeker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boyama yapmak hoşunuza gitti mi?</w:t>
            </w:r>
          </w:p>
          <w:p w:rsidR="00323732" w:rsidRPr="00355AC8" w:rsidRDefault="00323732" w:rsidP="00C442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Yaparken zorlandınız mı?</w:t>
            </w:r>
          </w:p>
          <w:p w:rsidR="00323732" w:rsidRPr="00355AC8" w:rsidRDefault="00323732" w:rsidP="00C442B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Nasıl yaptınız?</w:t>
            </w:r>
          </w:p>
        </w:tc>
      </w:tr>
    </w:tbl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5"/>
      </w:tblGrid>
      <w:tr w:rsidR="00323732" w:rsidRPr="00355AC8" w:rsidTr="00C442BE">
        <w:trPr>
          <w:trHeight w:val="982"/>
        </w:trPr>
        <w:tc>
          <w:tcPr>
            <w:tcW w:w="6055" w:type="dxa"/>
          </w:tcPr>
          <w:p w:rsidR="00323732" w:rsidRPr="009B26BE" w:rsidRDefault="00323732" w:rsidP="00C442BE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B26BE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323732" w:rsidRPr="00355AC8" w:rsidRDefault="00323732" w:rsidP="00C442B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sz w:val="20"/>
                <w:szCs w:val="20"/>
              </w:rPr>
              <w:t>Sınıfta engeli olan öğrenciler varsa,engelleri göz önünde bulundurularak etkinlikler düzenlenmelidir.</w:t>
            </w:r>
          </w:p>
        </w:tc>
      </w:tr>
    </w:tbl>
    <w:p w:rsidR="00323732" w:rsidRPr="00355AC8" w:rsidRDefault="00323732" w:rsidP="00355AC8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323732" w:rsidRPr="00355AC8" w:rsidRDefault="00323732" w:rsidP="00355AC8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tbl>
      <w:tblPr>
        <w:tblpPr w:leftFromText="141" w:rightFromText="141" w:vertAnchor="text" w:horzAnchor="margin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7"/>
      </w:tblGrid>
      <w:tr w:rsidR="00323732" w:rsidRPr="00355AC8" w:rsidTr="00C442BE">
        <w:trPr>
          <w:trHeight w:val="412"/>
        </w:trPr>
        <w:tc>
          <w:tcPr>
            <w:tcW w:w="6057" w:type="dxa"/>
          </w:tcPr>
          <w:p w:rsidR="00323732" w:rsidRDefault="00323732" w:rsidP="00C442BE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45AD4">
              <w:rPr>
                <w:rFonts w:ascii="Comic Sans MS" w:hAnsi="Comic Sans MS"/>
                <w:b/>
                <w:sz w:val="20"/>
                <w:szCs w:val="20"/>
              </w:rPr>
              <w:t>AİLE KATILIM</w:t>
            </w:r>
          </w:p>
          <w:p w:rsidR="00323732" w:rsidRPr="00355AC8" w:rsidRDefault="00323732" w:rsidP="00C442BE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Okulda öğrendiği teknikleri birlikte uygulayınız.</w:t>
            </w:r>
          </w:p>
        </w:tc>
      </w:tr>
    </w:tbl>
    <w:p w:rsidR="00323732" w:rsidRPr="00355AC8" w:rsidRDefault="00323732" w:rsidP="00C442BE">
      <w:pPr>
        <w:pStyle w:val="NoSpacing"/>
      </w:pPr>
    </w:p>
    <w:sectPr w:rsidR="00323732" w:rsidRPr="00355AC8" w:rsidSect="00C872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732" w:rsidRDefault="00323732">
      <w:r>
        <w:separator/>
      </w:r>
    </w:p>
  </w:endnote>
  <w:endnote w:type="continuationSeparator" w:id="0">
    <w:p w:rsidR="00323732" w:rsidRDefault="00323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32" w:rsidRDefault="003237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32" w:rsidRDefault="00323732" w:rsidP="00C8729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23732" w:rsidRDefault="00323732" w:rsidP="00C8729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32" w:rsidRDefault="003237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732" w:rsidRDefault="00323732">
      <w:r>
        <w:separator/>
      </w:r>
    </w:p>
  </w:footnote>
  <w:footnote w:type="continuationSeparator" w:id="0">
    <w:p w:rsidR="00323732" w:rsidRDefault="00323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32" w:rsidRDefault="003237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32" w:rsidRPr="009022B3" w:rsidRDefault="00323732" w:rsidP="00C87298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32" w:rsidRDefault="003237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3BDE747C"/>
    <w:multiLevelType w:val="hybridMultilevel"/>
    <w:tmpl w:val="22F678A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F2D"/>
    <w:rsid w:val="00015A41"/>
    <w:rsid w:val="00033272"/>
    <w:rsid w:val="00046C65"/>
    <w:rsid w:val="0007222F"/>
    <w:rsid w:val="000A3412"/>
    <w:rsid w:val="000C0ADF"/>
    <w:rsid w:val="000C4ED2"/>
    <w:rsid w:val="0010428A"/>
    <w:rsid w:val="00127A92"/>
    <w:rsid w:val="00133501"/>
    <w:rsid w:val="00145016"/>
    <w:rsid w:val="00150F0B"/>
    <w:rsid w:val="001A6C33"/>
    <w:rsid w:val="001E6192"/>
    <w:rsid w:val="002320B6"/>
    <w:rsid w:val="0025651C"/>
    <w:rsid w:val="00286212"/>
    <w:rsid w:val="002C2DA9"/>
    <w:rsid w:val="002E7990"/>
    <w:rsid w:val="002F197A"/>
    <w:rsid w:val="00307E47"/>
    <w:rsid w:val="00323732"/>
    <w:rsid w:val="00335CDC"/>
    <w:rsid w:val="003522A8"/>
    <w:rsid w:val="00355AC8"/>
    <w:rsid w:val="00385901"/>
    <w:rsid w:val="00386D58"/>
    <w:rsid w:val="003D35B0"/>
    <w:rsid w:val="00470866"/>
    <w:rsid w:val="004B7F24"/>
    <w:rsid w:val="004C2F05"/>
    <w:rsid w:val="004C3016"/>
    <w:rsid w:val="004D6C18"/>
    <w:rsid w:val="004E2CA1"/>
    <w:rsid w:val="004E51FE"/>
    <w:rsid w:val="005226F1"/>
    <w:rsid w:val="00533205"/>
    <w:rsid w:val="005525D6"/>
    <w:rsid w:val="005D6535"/>
    <w:rsid w:val="005E3F4E"/>
    <w:rsid w:val="00602838"/>
    <w:rsid w:val="00613E24"/>
    <w:rsid w:val="00696A7C"/>
    <w:rsid w:val="006A2D7C"/>
    <w:rsid w:val="006A5C9D"/>
    <w:rsid w:val="006F22B5"/>
    <w:rsid w:val="007015F5"/>
    <w:rsid w:val="0071354D"/>
    <w:rsid w:val="00714665"/>
    <w:rsid w:val="00741C5E"/>
    <w:rsid w:val="00767C0D"/>
    <w:rsid w:val="00791C1F"/>
    <w:rsid w:val="0079483C"/>
    <w:rsid w:val="00795EC5"/>
    <w:rsid w:val="007D005B"/>
    <w:rsid w:val="007D2DC8"/>
    <w:rsid w:val="007D3B92"/>
    <w:rsid w:val="007E0296"/>
    <w:rsid w:val="007E1F68"/>
    <w:rsid w:val="007E3A52"/>
    <w:rsid w:val="00880C13"/>
    <w:rsid w:val="00895072"/>
    <w:rsid w:val="008A4182"/>
    <w:rsid w:val="008E5F6A"/>
    <w:rsid w:val="009022B3"/>
    <w:rsid w:val="00920EB7"/>
    <w:rsid w:val="00921386"/>
    <w:rsid w:val="0093574D"/>
    <w:rsid w:val="00945AD4"/>
    <w:rsid w:val="00963766"/>
    <w:rsid w:val="00980C02"/>
    <w:rsid w:val="00994F34"/>
    <w:rsid w:val="009B26BE"/>
    <w:rsid w:val="009B5D0D"/>
    <w:rsid w:val="009B7D07"/>
    <w:rsid w:val="009C22AC"/>
    <w:rsid w:val="009E4770"/>
    <w:rsid w:val="009F1E93"/>
    <w:rsid w:val="00A114F6"/>
    <w:rsid w:val="00A23F13"/>
    <w:rsid w:val="00A60063"/>
    <w:rsid w:val="00A920BB"/>
    <w:rsid w:val="00B04BBA"/>
    <w:rsid w:val="00B3043D"/>
    <w:rsid w:val="00B32D97"/>
    <w:rsid w:val="00B36E12"/>
    <w:rsid w:val="00B45FE6"/>
    <w:rsid w:val="00B66919"/>
    <w:rsid w:val="00B72BDD"/>
    <w:rsid w:val="00BB1EE9"/>
    <w:rsid w:val="00BB5B1F"/>
    <w:rsid w:val="00BC1AE5"/>
    <w:rsid w:val="00BE615C"/>
    <w:rsid w:val="00C442BE"/>
    <w:rsid w:val="00C774BF"/>
    <w:rsid w:val="00C87298"/>
    <w:rsid w:val="00C8786F"/>
    <w:rsid w:val="00CC33E9"/>
    <w:rsid w:val="00CD2C0C"/>
    <w:rsid w:val="00D13F2D"/>
    <w:rsid w:val="00D25CC6"/>
    <w:rsid w:val="00D712ED"/>
    <w:rsid w:val="00D83A32"/>
    <w:rsid w:val="00DB4A76"/>
    <w:rsid w:val="00DD32C8"/>
    <w:rsid w:val="00DD7FD4"/>
    <w:rsid w:val="00E071C3"/>
    <w:rsid w:val="00E13647"/>
    <w:rsid w:val="00E17231"/>
    <w:rsid w:val="00E42A9F"/>
    <w:rsid w:val="00E55833"/>
    <w:rsid w:val="00EA372E"/>
    <w:rsid w:val="00EC5194"/>
    <w:rsid w:val="00ED0C24"/>
    <w:rsid w:val="00EE1118"/>
    <w:rsid w:val="00EE4295"/>
    <w:rsid w:val="00F31F78"/>
    <w:rsid w:val="00F33192"/>
    <w:rsid w:val="00F6369D"/>
    <w:rsid w:val="00F67CD8"/>
    <w:rsid w:val="00F704EA"/>
    <w:rsid w:val="00F90332"/>
    <w:rsid w:val="00FD4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3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2A9F"/>
    <w:rPr>
      <w:sz w:val="24"/>
    </w:rPr>
  </w:style>
  <w:style w:type="character" w:styleId="PageNumber">
    <w:name w:val="page number"/>
    <w:basedOn w:val="DefaultParagraphFont"/>
    <w:uiPriority w:val="99"/>
    <w:rsid w:val="00E42A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2A9F"/>
    <w:rPr>
      <w:sz w:val="24"/>
    </w:rPr>
  </w:style>
  <w:style w:type="paragraph" w:styleId="BodyText">
    <w:name w:val="Body Text"/>
    <w:basedOn w:val="Normal"/>
    <w:link w:val="BodyTextChar"/>
    <w:uiPriority w:val="99"/>
    <w:rsid w:val="0093574D"/>
    <w:pPr>
      <w:widowControl w:val="0"/>
      <w:suppressAutoHyphens/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</w:rPr>
  </w:style>
  <w:style w:type="paragraph" w:styleId="NormalWeb">
    <w:name w:val="Normal (Web)"/>
    <w:basedOn w:val="Normal"/>
    <w:uiPriority w:val="99"/>
    <w:rsid w:val="00C8786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8786F"/>
    <w:rPr>
      <w:rFonts w:cs="Times New Roman"/>
      <w:b/>
    </w:rPr>
  </w:style>
  <w:style w:type="paragraph" w:styleId="NoSpacing">
    <w:name w:val="No Spacing"/>
    <w:uiPriority w:val="99"/>
    <w:qFormat/>
    <w:rsid w:val="00355A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2</Pages>
  <Words>277</Words>
  <Characters>1579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41</cp:revision>
  <dcterms:created xsi:type="dcterms:W3CDTF">2013-06-11T11:27:00Z</dcterms:created>
  <dcterms:modified xsi:type="dcterms:W3CDTF">2015-09-06T21:11:00Z</dcterms:modified>
</cp:coreProperties>
</file>